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027D6" w14:textId="77777777" w:rsidR="001C5B40" w:rsidRDefault="001C5B40" w:rsidP="001C5B4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James KEMMERTON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14:paraId="5F352378" w14:textId="77777777" w:rsidR="001C5B40" w:rsidRDefault="001C5B40" w:rsidP="001C5B4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Gloucester. </w:t>
      </w:r>
      <w:proofErr w:type="spellStart"/>
      <w:r>
        <w:rPr>
          <w:rFonts w:ascii="Times New Roman" w:hAnsi="Times New Roman" w:cs="Times New Roman"/>
          <w:sz w:val="24"/>
          <w:szCs w:val="24"/>
        </w:rPr>
        <w:t>Labourer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49E8DA2" w14:textId="77777777" w:rsidR="001C5B40" w:rsidRDefault="001C5B40" w:rsidP="001C5B4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1AC4DEE" w14:textId="77777777" w:rsidR="001C5B40" w:rsidRDefault="001C5B40" w:rsidP="001C5B4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A366146" w14:textId="77777777" w:rsidR="001C5B40" w:rsidRDefault="001C5B40" w:rsidP="001C5B4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1425</w:t>
      </w:r>
      <w:r>
        <w:rPr>
          <w:rFonts w:ascii="Times New Roman" w:hAnsi="Times New Roman" w:cs="Times New Roman"/>
          <w:sz w:val="24"/>
          <w:szCs w:val="24"/>
        </w:rPr>
        <w:tab/>
        <w:t xml:space="preserve">John, Prior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Llantony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brought a plaint of debt against him, Philip</w:t>
      </w:r>
    </w:p>
    <w:p w14:paraId="433EB503" w14:textId="77777777" w:rsidR="001C5B40" w:rsidRDefault="001C5B40" w:rsidP="001C5B4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Mower of Gloucester(q.v.), Robert Martyn of Gloucester(q.v.),</w:t>
      </w:r>
    </w:p>
    <w:p w14:paraId="57B31439" w14:textId="77777777" w:rsidR="001C5B40" w:rsidRDefault="001C5B40" w:rsidP="001C5B4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Noke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Gloucester(q.v.) and Edward </w:t>
      </w:r>
      <w:proofErr w:type="spellStart"/>
      <w:r>
        <w:rPr>
          <w:rFonts w:ascii="Times New Roman" w:hAnsi="Times New Roman" w:cs="Times New Roman"/>
          <w:sz w:val="24"/>
          <w:szCs w:val="24"/>
        </w:rPr>
        <w:t>Tailour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Gloucester(q.v.).</w:t>
      </w:r>
    </w:p>
    <w:p w14:paraId="0C1BAA46" w14:textId="77777777" w:rsidR="001C5B40" w:rsidRDefault="001C5B40" w:rsidP="001C5B4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1D2FDE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http://aalt.law.uh.edu/Indices/CP40Indices/CP40no647/CP40no647Pl.htm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C5FF18F" w14:textId="77777777" w:rsidR="001C5B40" w:rsidRDefault="001C5B40" w:rsidP="001C5B4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7C2C248" w14:textId="77777777" w:rsidR="001C5B40" w:rsidRDefault="001C5B40" w:rsidP="001C5B4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5A41AFF" w14:textId="77777777" w:rsidR="001C5B40" w:rsidRDefault="001C5B40" w:rsidP="001C5B4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July 2022</w:t>
      </w:r>
    </w:p>
    <w:p w14:paraId="5E54D55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0C5DF" w14:textId="77777777" w:rsidR="001C5B40" w:rsidRDefault="001C5B40" w:rsidP="009139A6">
      <w:r>
        <w:separator/>
      </w:r>
    </w:p>
  </w:endnote>
  <w:endnote w:type="continuationSeparator" w:id="0">
    <w:p w14:paraId="10362465" w14:textId="77777777" w:rsidR="001C5B40" w:rsidRDefault="001C5B4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F102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989C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C7B1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95321" w14:textId="77777777" w:rsidR="001C5B40" w:rsidRDefault="001C5B40" w:rsidP="009139A6">
      <w:r>
        <w:separator/>
      </w:r>
    </w:p>
  </w:footnote>
  <w:footnote w:type="continuationSeparator" w:id="0">
    <w:p w14:paraId="411A871A" w14:textId="77777777" w:rsidR="001C5B40" w:rsidRDefault="001C5B4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A70C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2846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F1D8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B40"/>
    <w:rsid w:val="000666E0"/>
    <w:rsid w:val="001C5B4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0F5A6C"/>
  <w15:chartTrackingRefBased/>
  <w15:docId w15:val="{2E85CFAE-E74A-458C-81CF-0E5F22CA1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C5B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47/CP40no64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2022-07-14T15:35:00Z</dcterms:created>
  <dcterms:modified xsi:type="dcterms:W3CDTF">2022-07-14T15:36:00Z</dcterms:modified>
</cp:coreProperties>
</file>